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D3090E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44A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3090E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3090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D3090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D3090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D3090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D3090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3090E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Calibri" w:hAnsi="Calibri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D3090E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D3090E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3090E" w:rsidRPr="00DB555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309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3090E" w:rsidRPr="00DB555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D3090E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D3090E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3090E" w:rsidRPr="00DB555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D3090E" w:rsidRDefault="00D3090E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DB555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D3090E">
        <w:trPr>
          <w:gridAfter w:val="1"/>
          <w:wAfter w:w="6" w:type="dxa"/>
          <w:trHeight w:val="1812"/>
        </w:trPr>
        <w:tc>
          <w:tcPr>
            <w:tcW w:w="9663" w:type="dxa"/>
            <w:gridSpan w:val="3"/>
          </w:tcPr>
          <w:p w:rsidR="002F054A" w:rsidRPr="003B7C5A" w:rsidRDefault="002F054A" w:rsidP="00D3090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3090E" w:rsidRPr="00595A50" w:rsidRDefault="006C7B37" w:rsidP="00D3090E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D3090E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D3090E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D3090E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  <w:p w:rsidR="00E379B3" w:rsidRPr="006C7B37" w:rsidRDefault="00E379B3" w:rsidP="00D3090E">
            <w:pPr>
              <w:tabs>
                <w:tab w:val="left" w:pos="626"/>
              </w:tabs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2F054A" w:rsidRPr="003B7C5A" w:rsidTr="00D3090E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3090E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D0CD0" w:rsidRPr="003B7C5A" w:rsidTr="00740FBC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ED0CD0" w:rsidRPr="00595A50" w:rsidRDefault="00ED0CD0" w:rsidP="00ED0CD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D0CD0" w:rsidRPr="00AC4F8B" w:rsidRDefault="00ED0CD0" w:rsidP="00ED0CD0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br/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ED0CD0" w:rsidRPr="00775AFF" w:rsidRDefault="00855B9D" w:rsidP="00ED0CD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</w:tcPr>
                <w:p w:rsidR="00ED0CD0" w:rsidRPr="00775AFF" w:rsidRDefault="00855B9D" w:rsidP="00ED0CD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</w:tcPr>
                <w:p w:rsidR="00ED0CD0" w:rsidRPr="00775AFF" w:rsidRDefault="00855B9D" w:rsidP="00ED0CD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3090E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ED0CD0" w:rsidP="00841A23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0CD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3090E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ED0CD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0CD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3090E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ED0CD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0CD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3090E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ED0CD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41A2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BBF" w:rsidRDefault="005E4BBF">
      <w:r>
        <w:separator/>
      </w:r>
    </w:p>
  </w:endnote>
  <w:endnote w:type="continuationSeparator" w:id="0">
    <w:p w:rsidR="005E4BBF" w:rsidRDefault="005E4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BBF" w:rsidRDefault="005E4BBF">
      <w:r>
        <w:separator/>
      </w:r>
    </w:p>
  </w:footnote>
  <w:footnote w:type="continuationSeparator" w:id="0">
    <w:p w:rsidR="005E4BBF" w:rsidRDefault="005E4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0225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3090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0225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3090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921DF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2259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4BBF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33887"/>
    <w:rsid w:val="00841369"/>
    <w:rsid w:val="00841A23"/>
    <w:rsid w:val="00841D3C"/>
    <w:rsid w:val="00846868"/>
    <w:rsid w:val="008503D5"/>
    <w:rsid w:val="00854223"/>
    <w:rsid w:val="00855B9D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4A85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77B15"/>
    <w:rsid w:val="00B834C3"/>
    <w:rsid w:val="00BA1A21"/>
    <w:rsid w:val="00BB2E91"/>
    <w:rsid w:val="00BC4597"/>
    <w:rsid w:val="00BC5E9D"/>
    <w:rsid w:val="00BC746C"/>
    <w:rsid w:val="00BC76DE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3090E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D0CD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D027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9A588-C7A1-4DB4-B8CD-2EA38DC29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2019-05-16T08:27:00Z</dcterms:created>
  <dcterms:modified xsi:type="dcterms:W3CDTF">2019-06-13T07:28:00Z</dcterms:modified>
</cp:coreProperties>
</file>